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A89" w:rsidRPr="00F840B4" w:rsidRDefault="00125A89" w:rsidP="00F840B4">
      <w:pPr>
        <w:keepNext/>
        <w:spacing w:after="0"/>
        <w:ind w:left="4320" w:right="42" w:firstLine="720"/>
        <w:jc w:val="right"/>
        <w:outlineLvl w:val="0"/>
        <w:rPr>
          <w:rFonts w:ascii="Arial" w:hAnsi="Arial" w:cs="Arial"/>
          <w:b/>
          <w:sz w:val="24"/>
          <w:szCs w:val="24"/>
          <w:lang w:val="ro-RO"/>
        </w:rPr>
      </w:pPr>
      <w:r w:rsidRPr="00F840B4">
        <w:rPr>
          <w:rFonts w:ascii="Arial" w:hAnsi="Arial" w:cs="Arial"/>
          <w:b/>
          <w:sz w:val="24"/>
          <w:szCs w:val="24"/>
          <w:lang w:val="ro-RO"/>
        </w:rPr>
        <w:t xml:space="preserve">ANEXA NR.15 </w:t>
      </w:r>
    </w:p>
    <w:p w:rsidR="00125A89" w:rsidRPr="00F840B4" w:rsidRDefault="00125A89" w:rsidP="00F840B4">
      <w:pPr>
        <w:spacing w:after="0"/>
        <w:ind w:left="2880" w:right="42" w:firstLine="720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F840B4">
        <w:rPr>
          <w:rFonts w:ascii="Arial" w:hAnsi="Arial" w:cs="Arial"/>
          <w:b/>
          <w:sz w:val="24"/>
          <w:szCs w:val="24"/>
          <w:lang w:val="ro-RO"/>
        </w:rPr>
        <w:t>la Hotărârea nr. ____ /____2024</w:t>
      </w:r>
    </w:p>
    <w:p w:rsidR="00125A89" w:rsidRPr="00F840B4" w:rsidRDefault="00125A89" w:rsidP="00F840B4">
      <w:pPr>
        <w:spacing w:after="0"/>
        <w:ind w:left="2880" w:right="42" w:firstLine="720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F840B4">
        <w:rPr>
          <w:rFonts w:ascii="Arial" w:hAnsi="Arial" w:cs="Arial"/>
          <w:b/>
          <w:sz w:val="24"/>
          <w:szCs w:val="24"/>
          <w:lang w:val="ro-RO"/>
        </w:rPr>
        <w:t>a Consiliului local al municipiului Bistriţa</w:t>
      </w:r>
    </w:p>
    <w:p w:rsidR="00125A89" w:rsidRPr="00F840B4" w:rsidRDefault="00125A89" w:rsidP="00F840B4">
      <w:pPr>
        <w:spacing w:after="0"/>
        <w:rPr>
          <w:rFonts w:ascii="Arial" w:hAnsi="Arial" w:cs="Arial"/>
          <w:b/>
          <w:sz w:val="24"/>
          <w:szCs w:val="24"/>
          <w:lang w:val="ro-RO"/>
        </w:rPr>
      </w:pPr>
    </w:p>
    <w:p w:rsidR="00125A89" w:rsidRPr="00F840B4" w:rsidRDefault="00125A89" w:rsidP="00F840B4">
      <w:pPr>
        <w:spacing w:after="0"/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F840B4">
        <w:rPr>
          <w:rFonts w:ascii="Arial" w:hAnsi="Arial" w:cs="Arial"/>
          <w:b/>
          <w:sz w:val="24"/>
          <w:szCs w:val="24"/>
          <w:lang w:val="ro-RO"/>
        </w:rPr>
        <w:t>Lista actelor normative/hotărârilor consiliului local, prin care sunt instituite/stabilite impozite şi taxe locale</w:t>
      </w:r>
      <w:r w:rsidRPr="00F840B4">
        <w:rPr>
          <w:rFonts w:ascii="Arial" w:hAnsi="Arial" w:cs="Arial"/>
          <w:sz w:val="24"/>
          <w:szCs w:val="24"/>
        </w:rPr>
        <w:t xml:space="preserve"> </w:t>
      </w:r>
      <w:r w:rsidRPr="00F840B4">
        <w:rPr>
          <w:rFonts w:ascii="Arial" w:hAnsi="Arial" w:cs="Arial"/>
          <w:b/>
          <w:sz w:val="24"/>
          <w:szCs w:val="24"/>
          <w:lang w:val="ro-RO"/>
        </w:rPr>
        <w:t>sau care au impact asupra impozitelor şi taxelor locale, pe perioada termenului de prescripţie a dreptului organului fiscal de a stabili creanţe fiscale</w:t>
      </w:r>
    </w:p>
    <w:p w:rsidR="00125A89" w:rsidRPr="00F840B4" w:rsidRDefault="00125A89" w:rsidP="00F840B4">
      <w:pPr>
        <w:spacing w:after="0"/>
        <w:rPr>
          <w:rFonts w:ascii="Arial" w:hAnsi="Arial" w:cs="Arial"/>
          <w:b/>
          <w:sz w:val="20"/>
          <w:szCs w:val="20"/>
          <w:lang w:val="ro-RO"/>
        </w:rPr>
      </w:pP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>Legea nr. 207/2015 privind Codul de procedură fiscală, cu modificările şi completările ulterioare;</w:t>
      </w: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>Legea nr. 227/2015 privind Codul fiscal, cu modificările şi completările ulterioare;</w:t>
      </w: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>Hotărârea Guvernului nr. 1/2016 pentru aprobarea Normelor metodologice de aplicare a Legii nr. 227/2015 privind Codul fiscal, cu modificările şi completările ulterioare;</w:t>
      </w: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>Ordinul M.D.R.A.P. nr. 2594/2016 privind aprobarea unor formulare tipizate pentru activitatea de stabilire a impozitelor şi taxelor locale desfăşurată de către organele fiscale locale;</w:t>
      </w: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>Ordonanța de urgență nr. 57/2019 privind Codul administrativ, cu modificările și completările ulterioare;</w:t>
      </w: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>Hotărârea Consiliului local al municipiului Bistriţa nr. 8/31.01.2017 privind stabilirea unor măsuri pentru amplasarea mijloacelor de publicitate pe teritoriul administrativ al municipiului Bistriţa;</w:t>
      </w: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>Hotărârea Consiliului local al municipiului Bistriţa nr. 136/2013 privind aprobarea documentaţiei de urbanism „Actualizare plan urbanistic general al municipiului Bistriţa şi Regulamentul Local de Urbanism”</w:t>
      </w:r>
      <w:r w:rsidRPr="00F840B4">
        <w:rPr>
          <w:rFonts w:ascii="Arial" w:hAnsi="Arial" w:cs="Arial"/>
          <w:sz w:val="24"/>
          <w:szCs w:val="24"/>
        </w:rPr>
        <w:t xml:space="preserve"> ;</w:t>
      </w: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>Hotărârea Consiliului local al municipiului Bistriţa nr. 184/31.10.2018 privind aprobarea prelungirii termenului de valabilitate a documentației de urbanism „Actualizare plan urbanistic general al municipiului Bistrița” și a regulamentului local de urbanism;</w:t>
      </w: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>Hotărârea Consiliului local al municipiului Bistriţa nr. 207/31.10.2023 privind aprobarea prelungirii termenului de valabilitate a documentației de urbanism „Actualizare plan urbanistic general al municipiului Bistrița” și a regulamentului local de urbanism;</w:t>
      </w: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>Hotărârea Consiliului local al municipiului Bistriţa nr. 144/2014 privind încadrarea pe zone de fiscalitate a teritoriului administrativ al municipiului Bistriţa;</w:t>
      </w: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 xml:space="preserve">Hotărârea Consiliului Local al municipiului Bistriţa nr.148/01.09.2016 a privind aprobarea instituirii taxei speciale de salubrizare şi aprobarea Regulamentului de instituire şi administrare a taxei speciale de salubrizare în municipiul Bistriţa, pentru persoanele fizice, cu modificările şi completările ulterioare; </w:t>
      </w: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>Hotărârea Consiliului local al municipiului Bistrița nr. 219/23.12.2019 privind aprobarea Regulamentului de instituire şi administrare a taxei speciale de salubrizare în municipiul Bistrița și instituirea taxei speciale de salubrizare pentru anul 2020, cu modificările şi completările ulterioare;</w:t>
      </w: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>Hotărârea Consiliului local al municipiului Bistrița nr. 234/21.12.2023 privind aprobarea Regulamentului de instituire și administrare a taxei speciale de salubrizare în municipiul Bistrița și instituirea taxei speciale de salubrizare începând cu anul 2024</w:t>
      </w:r>
      <w:r w:rsidRPr="00F840B4">
        <w:rPr>
          <w:rFonts w:ascii="Arial" w:hAnsi="Arial" w:cs="Arial"/>
          <w:sz w:val="24"/>
          <w:szCs w:val="24"/>
        </w:rPr>
        <w:t>;</w:t>
      </w: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>Hotărârea Consiliului Local al municipiului Bistriţa nr. 59/2018 privind stabilirea impozitelor şi taxelor locale datorate de persoanele fizice şi juridice din municipiul Bistriţa în anul 2019;</w:t>
      </w: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>Hotărârea Consiliului Local al municipiului Bistriţa nr. 60/2018 privind stabilirea taxelor speciale, datorate de persoanele fizice şi juridice din municipiul Bistriţa în anul 2019;</w:t>
      </w: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>Hotărârea Consiliului Local al municipiului Bistriţa nr. 73/2019 privind stabilirea impozitelor şi taxelor locale datorate de persoanele fizice şi juridice din municipiul Bistriţa în anul 2020;</w:t>
      </w: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>Hotărârea Consiliului Local al municipiului Bistriţa nr. 74/2019 privind stabilirea taxelor speciale, datorate de persoanele fizice şi juridice din municipiul Bistriţa în anul 2020;</w:t>
      </w: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>Hotărârea Consiliului Local al municipiului Bistriţa nr. 182/2020 privind stabilirea impozitelor şi taxelor locale datorate de persoanele fizice şi juridice din municipiul Bistriţa în anul 2021;</w:t>
      </w: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>Hotărârea Consiliului Local al municipiului Bistriţa nr.183/2020 privind stabilirea taxelor speciale, datorate de persoanele fizice şi juridice din municipiul Bistriţa în anul 2021;</w:t>
      </w: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>Hotărârea Consiliului Local al municipiului Bistriţa nr. 206/2021 privind stabilirea impozitelor şi taxelor locale datorate de persoanele fizice şi juridice din municipiul Bistriţa în anul 2022;</w:t>
      </w: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>Hotărârea Consiliului Local al municipiului Bistriţa nr. 207/2021 privind stabilirea taxelor speciale, datorate de persoanele fizice şi juridice din municipiul Bistriţa în anul 2022;</w:t>
      </w: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>Hotărârea Consiliului local al municipiului Bistrița nr. 294/20.12.2022 privind stabilirea impozitelor și taxelor locale datorate de persoanele fizice și juridice din municipiul Bistrița în anul 2023</w:t>
      </w:r>
      <w:r w:rsidRPr="00F840B4">
        <w:rPr>
          <w:rFonts w:ascii="Arial" w:hAnsi="Arial" w:cs="Arial"/>
          <w:sz w:val="24"/>
          <w:szCs w:val="24"/>
        </w:rPr>
        <w:t>;</w:t>
      </w: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>Hotărârea Consiliului local al municipiului Bistrița nr. 295/20.12.2022 privind stabilirea taxelor speciale, datorate de persoanele fizice și juridice din municipiul Bistrița în anul 2023</w:t>
      </w:r>
      <w:r w:rsidRPr="00F840B4">
        <w:rPr>
          <w:rFonts w:ascii="Arial" w:hAnsi="Arial" w:cs="Arial"/>
          <w:sz w:val="24"/>
          <w:szCs w:val="24"/>
        </w:rPr>
        <w:t>;</w:t>
      </w: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>Hotărârea Consiliului local al municipiului Bistrița nr. 235/21.12.2023 privind stabilirea taxelor speciale, datorate de persoanele fizice și juridice din municipiul Bistrița în anul 2024</w:t>
      </w:r>
      <w:r w:rsidRPr="00F840B4">
        <w:rPr>
          <w:rFonts w:ascii="Arial" w:hAnsi="Arial" w:cs="Arial"/>
          <w:sz w:val="24"/>
          <w:szCs w:val="24"/>
        </w:rPr>
        <w:t>;</w:t>
      </w:r>
    </w:p>
    <w:p w:rsidR="00125A89" w:rsidRPr="00F840B4" w:rsidRDefault="00125A89" w:rsidP="00F840B4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Arial" w:hAnsi="Arial" w:cs="Arial"/>
          <w:sz w:val="24"/>
          <w:szCs w:val="24"/>
          <w:lang w:val="ro-RO"/>
        </w:rPr>
      </w:pPr>
      <w:r w:rsidRPr="00F840B4">
        <w:rPr>
          <w:rFonts w:ascii="Arial" w:hAnsi="Arial" w:cs="Arial"/>
          <w:sz w:val="24"/>
          <w:szCs w:val="24"/>
          <w:lang w:val="ro-RO"/>
        </w:rPr>
        <w:t>Hotărârea Consiliului local al municipiului Bistrița nr. 236/21.12.2023 privind stabilirea taxelor speciale, datorate de persoanele fizice și juridice din municipiul Bistrița în anul 2024.</w:t>
      </w:r>
    </w:p>
    <w:p w:rsidR="00125A89" w:rsidRPr="00F840B4" w:rsidRDefault="00125A89" w:rsidP="00F840B4">
      <w:pPr>
        <w:rPr>
          <w:rFonts w:ascii="Arial" w:hAnsi="Arial" w:cs="Arial"/>
          <w:sz w:val="24"/>
          <w:szCs w:val="24"/>
          <w:lang w:val="ro-RO"/>
        </w:rPr>
      </w:pPr>
    </w:p>
    <w:p w:rsidR="00125A89" w:rsidRPr="00F840B4" w:rsidRDefault="00125A89" w:rsidP="00F840B4">
      <w:pPr>
        <w:pStyle w:val="BodyTextIndent"/>
        <w:spacing w:line="276" w:lineRule="auto"/>
        <w:ind w:left="0" w:right="-90"/>
        <w:jc w:val="both"/>
        <w:rPr>
          <w:rFonts w:cs="Arial"/>
          <w:szCs w:val="24"/>
        </w:rPr>
      </w:pPr>
    </w:p>
    <w:p w:rsidR="00125A89" w:rsidRPr="00F840B4" w:rsidRDefault="00125A89" w:rsidP="00F840B4">
      <w:pPr>
        <w:pStyle w:val="BodyTextIndent"/>
        <w:spacing w:line="276" w:lineRule="auto"/>
        <w:ind w:left="0" w:right="180"/>
        <w:jc w:val="center"/>
        <w:rPr>
          <w:rFonts w:cs="Arial"/>
          <w:b/>
          <w:szCs w:val="24"/>
        </w:rPr>
      </w:pPr>
      <w:r w:rsidRPr="00F840B4">
        <w:rPr>
          <w:rFonts w:cs="Arial"/>
          <w:b/>
          <w:szCs w:val="24"/>
        </w:rPr>
        <w:t>oooOOOooo</w:t>
      </w:r>
    </w:p>
    <w:p w:rsidR="00125A89" w:rsidRPr="00F840B4" w:rsidRDefault="00125A89" w:rsidP="00F840B4">
      <w:pPr>
        <w:tabs>
          <w:tab w:val="left" w:pos="6480"/>
        </w:tabs>
        <w:jc w:val="center"/>
        <w:rPr>
          <w:rFonts w:ascii="Arial" w:hAnsi="Arial" w:cs="Arial"/>
          <w:sz w:val="24"/>
          <w:szCs w:val="24"/>
          <w:lang w:val="ro-RO"/>
        </w:rPr>
      </w:pPr>
    </w:p>
    <w:sectPr w:rsidR="00125A89" w:rsidRPr="00F840B4" w:rsidSect="00C50F75">
      <w:footerReference w:type="default" r:id="rId7"/>
      <w:pgSz w:w="11906" w:h="16838" w:code="9"/>
      <w:pgMar w:top="810" w:right="810" w:bottom="810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A89" w:rsidRDefault="00125A89" w:rsidP="00257852">
      <w:pPr>
        <w:spacing w:after="0" w:line="240" w:lineRule="auto"/>
      </w:pPr>
      <w:r>
        <w:separator/>
      </w:r>
    </w:p>
  </w:endnote>
  <w:endnote w:type="continuationSeparator" w:id="0">
    <w:p w:rsidR="00125A89" w:rsidRDefault="00125A89" w:rsidP="00257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A89" w:rsidRDefault="00125A89">
    <w:pPr>
      <w:pStyle w:val="Footer"/>
      <w:jc w:val="center"/>
    </w:pPr>
    <w:fldSimple w:instr=" PAGE   \* MERGEFORMAT ">
      <w:r>
        <w:rPr>
          <w:noProof/>
        </w:rPr>
        <w:t>2</w:t>
      </w:r>
    </w:fldSimple>
  </w:p>
  <w:p w:rsidR="00125A89" w:rsidRDefault="00125A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A89" w:rsidRDefault="00125A89" w:rsidP="00257852">
      <w:pPr>
        <w:spacing w:after="0" w:line="240" w:lineRule="auto"/>
      </w:pPr>
      <w:r>
        <w:separator/>
      </w:r>
    </w:p>
  </w:footnote>
  <w:footnote w:type="continuationSeparator" w:id="0">
    <w:p w:rsidR="00125A89" w:rsidRDefault="00125A89" w:rsidP="00257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C0634"/>
    <w:multiLevelType w:val="hybridMultilevel"/>
    <w:tmpl w:val="3E28013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C95282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0FA3"/>
    <w:rsid w:val="0004657F"/>
    <w:rsid w:val="000A68FE"/>
    <w:rsid w:val="000E439F"/>
    <w:rsid w:val="00102064"/>
    <w:rsid w:val="0010276A"/>
    <w:rsid w:val="00125A89"/>
    <w:rsid w:val="0022549C"/>
    <w:rsid w:val="0023163E"/>
    <w:rsid w:val="00257852"/>
    <w:rsid w:val="00271F18"/>
    <w:rsid w:val="002C292E"/>
    <w:rsid w:val="00346CF6"/>
    <w:rsid w:val="00351ADE"/>
    <w:rsid w:val="003860CA"/>
    <w:rsid w:val="00393A0D"/>
    <w:rsid w:val="003E4B68"/>
    <w:rsid w:val="00410AF1"/>
    <w:rsid w:val="00436D34"/>
    <w:rsid w:val="00472C06"/>
    <w:rsid w:val="004C0D82"/>
    <w:rsid w:val="004C27F4"/>
    <w:rsid w:val="00525A30"/>
    <w:rsid w:val="00552472"/>
    <w:rsid w:val="00602779"/>
    <w:rsid w:val="00615DD6"/>
    <w:rsid w:val="00653929"/>
    <w:rsid w:val="007574D7"/>
    <w:rsid w:val="0077366C"/>
    <w:rsid w:val="007A178C"/>
    <w:rsid w:val="00804175"/>
    <w:rsid w:val="008066AE"/>
    <w:rsid w:val="00846844"/>
    <w:rsid w:val="00886B64"/>
    <w:rsid w:val="008C44E2"/>
    <w:rsid w:val="008C65E6"/>
    <w:rsid w:val="008D7F80"/>
    <w:rsid w:val="00963FD0"/>
    <w:rsid w:val="009D1FEE"/>
    <w:rsid w:val="00A3789F"/>
    <w:rsid w:val="00A91712"/>
    <w:rsid w:val="00AE77CD"/>
    <w:rsid w:val="00AF4F39"/>
    <w:rsid w:val="00B065E1"/>
    <w:rsid w:val="00BE4327"/>
    <w:rsid w:val="00C01EA3"/>
    <w:rsid w:val="00C35554"/>
    <w:rsid w:val="00C50F75"/>
    <w:rsid w:val="00C50FA3"/>
    <w:rsid w:val="00C75449"/>
    <w:rsid w:val="00C861F0"/>
    <w:rsid w:val="00C91387"/>
    <w:rsid w:val="00CA39CF"/>
    <w:rsid w:val="00CB2E66"/>
    <w:rsid w:val="00D2345C"/>
    <w:rsid w:val="00D536B6"/>
    <w:rsid w:val="00D932E9"/>
    <w:rsid w:val="00D961CA"/>
    <w:rsid w:val="00DE4AF6"/>
    <w:rsid w:val="00E04287"/>
    <w:rsid w:val="00E870B7"/>
    <w:rsid w:val="00F306E4"/>
    <w:rsid w:val="00F32C98"/>
    <w:rsid w:val="00F36124"/>
    <w:rsid w:val="00F4319E"/>
    <w:rsid w:val="00F63C00"/>
    <w:rsid w:val="00F840B4"/>
    <w:rsid w:val="00FB1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FA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16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57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5785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57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5785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57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7852"/>
    <w:rPr>
      <w:rFonts w:ascii="Segoe UI" w:hAnsi="Segoe UI" w:cs="Segoe UI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D2345C"/>
    <w:pPr>
      <w:spacing w:after="0" w:line="240" w:lineRule="auto"/>
      <w:ind w:left="4320"/>
    </w:pPr>
    <w:rPr>
      <w:rFonts w:ascii="Arial" w:eastAsia="Times New Roman" w:hAnsi="Arial"/>
      <w:sz w:val="24"/>
      <w:szCs w:val="20"/>
      <w:lang w:val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2345C"/>
    <w:rPr>
      <w:rFonts w:ascii="Arial" w:hAnsi="Arial" w:cs="Times New Roman"/>
      <w:sz w:val="20"/>
      <w:szCs w:val="20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07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103</TotalTime>
  <Pages>2</Pages>
  <Words>784</Words>
  <Characters>4472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seica</dc:creator>
  <cp:keywords/>
  <dc:description/>
  <cp:lastModifiedBy>salubritate</cp:lastModifiedBy>
  <cp:revision>39</cp:revision>
  <cp:lastPrinted>2024-10-24T11:24:00Z</cp:lastPrinted>
  <dcterms:created xsi:type="dcterms:W3CDTF">2021-10-19T13:10:00Z</dcterms:created>
  <dcterms:modified xsi:type="dcterms:W3CDTF">2024-11-06T09:24:00Z</dcterms:modified>
</cp:coreProperties>
</file>